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32371" w14:textId="56089BC1" w:rsidR="00D97762" w:rsidRPr="007B7B9C" w:rsidRDefault="007B7B9C" w:rsidP="007B7B9C">
      <w:pPr>
        <w:pStyle w:val="MonthYear"/>
        <w:spacing w:after="300"/>
        <w:rPr>
          <w:rFonts w:ascii="Arial" w:hAnsi="Arial"/>
          <w:b/>
          <w:sz w:val="36"/>
          <w:szCs w:val="36"/>
          <w:u w:val="single"/>
        </w:rPr>
      </w:pPr>
      <w:r w:rsidRPr="007B7B9C">
        <w:rPr>
          <w:rFonts w:ascii="Arial" w:hAnsi="Arial"/>
          <w:b/>
          <w:sz w:val="36"/>
          <w:szCs w:val="36"/>
          <w:u w:val="single"/>
        </w:rPr>
        <w:t>July - August</w:t>
      </w:r>
      <w:r w:rsidR="00960807" w:rsidRPr="007B7B9C">
        <w:rPr>
          <w:rFonts w:ascii="Arial" w:hAnsi="Arial"/>
          <w:b/>
          <w:sz w:val="36"/>
          <w:szCs w:val="36"/>
          <w:u w:val="single"/>
        </w:rPr>
        <w:t xml:space="preserve"> 20</w:t>
      </w:r>
      <w:r w:rsidR="00AD1D9A" w:rsidRPr="007B7B9C">
        <w:rPr>
          <w:rFonts w:ascii="Arial" w:hAnsi="Arial"/>
          <w:b/>
          <w:sz w:val="36"/>
          <w:szCs w:val="36"/>
          <w:u w:val="single"/>
        </w:rPr>
        <w:t>2</w:t>
      </w:r>
      <w:r w:rsidR="009A37A9" w:rsidRPr="007B7B9C">
        <w:rPr>
          <w:rFonts w:ascii="Arial" w:hAnsi="Arial"/>
          <w:b/>
          <w:sz w:val="36"/>
          <w:szCs w:val="36"/>
          <w:u w:val="single"/>
        </w:rPr>
        <w:t>1</w:t>
      </w:r>
    </w:p>
    <w:tbl>
      <w:tblPr>
        <w:tblW w:w="5074" w:type="pct"/>
        <w:jc w:val="center"/>
        <w:tbl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blBorders>
        <w:tblLayout w:type="fixed"/>
        <w:tblLook w:val="04A0" w:firstRow="1" w:lastRow="0" w:firstColumn="1" w:lastColumn="0" w:noHBand="0" w:noVBand="1"/>
        <w:tblDescription w:val="Calendar"/>
      </w:tblPr>
      <w:tblGrid>
        <w:gridCol w:w="2080"/>
        <w:gridCol w:w="2087"/>
        <w:gridCol w:w="2090"/>
        <w:gridCol w:w="2088"/>
        <w:gridCol w:w="2090"/>
        <w:gridCol w:w="2090"/>
        <w:gridCol w:w="2088"/>
      </w:tblGrid>
      <w:tr w:rsidR="00D97762" w14:paraId="756FD59F" w14:textId="77777777" w:rsidTr="007B7B9C">
        <w:trPr>
          <w:trHeight w:val="356"/>
          <w:jc w:val="center"/>
        </w:trPr>
        <w:tc>
          <w:tcPr>
            <w:tcW w:w="2080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33E388E2" w14:textId="77777777" w:rsidR="00D97762" w:rsidRPr="005C3D70" w:rsidRDefault="00995A7E">
            <w:pPr>
              <w:pStyle w:val="Day"/>
              <w:rPr>
                <w:rFonts w:ascii="Arial" w:hAnsi="Arial" w:cs="Arial"/>
              </w:rPr>
            </w:pPr>
            <w:r w:rsidRPr="005C3D70">
              <w:rPr>
                <w:rFonts w:ascii="Arial" w:hAnsi="Arial" w:cs="Arial"/>
              </w:rPr>
              <w:t>Sunday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3B070FFB" w14:textId="77777777" w:rsidR="00D97762" w:rsidRPr="005C3D70" w:rsidRDefault="00995A7E">
            <w:pPr>
              <w:pStyle w:val="Day"/>
              <w:rPr>
                <w:rFonts w:ascii="Arial" w:hAnsi="Arial" w:cs="Arial"/>
              </w:rPr>
            </w:pPr>
            <w:r w:rsidRPr="005C3D70">
              <w:rPr>
                <w:rFonts w:ascii="Arial" w:hAnsi="Arial" w:cs="Arial"/>
              </w:rPr>
              <w:t>Monday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18FCEDC6" w14:textId="77777777" w:rsidR="00D97762" w:rsidRPr="005C3D70" w:rsidRDefault="00995A7E">
            <w:pPr>
              <w:pStyle w:val="Day"/>
              <w:rPr>
                <w:rFonts w:ascii="Arial" w:hAnsi="Arial" w:cs="Arial"/>
              </w:rPr>
            </w:pPr>
            <w:r w:rsidRPr="005C3D70">
              <w:rPr>
                <w:rFonts w:ascii="Arial" w:hAnsi="Arial" w:cs="Arial"/>
              </w:rPr>
              <w:t>Tuesday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3A3A7363" w14:textId="77777777" w:rsidR="00D97762" w:rsidRPr="005C3D70" w:rsidRDefault="00995A7E">
            <w:pPr>
              <w:pStyle w:val="Day"/>
              <w:rPr>
                <w:rFonts w:ascii="Arial" w:hAnsi="Arial" w:cs="Arial"/>
              </w:rPr>
            </w:pPr>
            <w:r w:rsidRPr="005C3D70">
              <w:rPr>
                <w:rFonts w:ascii="Arial" w:hAnsi="Arial" w:cs="Arial"/>
              </w:rPr>
              <w:t>Wednesday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6F69681E" w14:textId="77777777" w:rsidR="00D97762" w:rsidRPr="005C3D70" w:rsidRDefault="00995A7E">
            <w:pPr>
              <w:pStyle w:val="Day"/>
              <w:rPr>
                <w:rFonts w:ascii="Arial" w:hAnsi="Arial" w:cs="Arial"/>
              </w:rPr>
            </w:pPr>
            <w:r w:rsidRPr="005C3D70">
              <w:rPr>
                <w:rFonts w:ascii="Arial" w:hAnsi="Arial" w:cs="Arial"/>
              </w:rPr>
              <w:t>Thursday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39CC27DB" w14:textId="77777777" w:rsidR="00D97762" w:rsidRPr="005C3D70" w:rsidRDefault="00995A7E">
            <w:pPr>
              <w:pStyle w:val="Day"/>
              <w:rPr>
                <w:rFonts w:ascii="Arial" w:hAnsi="Arial" w:cs="Arial"/>
              </w:rPr>
            </w:pPr>
            <w:r w:rsidRPr="005C3D70">
              <w:rPr>
                <w:rFonts w:ascii="Arial" w:hAnsi="Arial" w:cs="Arial"/>
              </w:rPr>
              <w:t>Friday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6821D832" w14:textId="77777777" w:rsidR="00D97762" w:rsidRPr="005C3D70" w:rsidRDefault="00995A7E">
            <w:pPr>
              <w:pStyle w:val="Day"/>
              <w:rPr>
                <w:rFonts w:ascii="Arial" w:hAnsi="Arial" w:cs="Arial"/>
              </w:rPr>
            </w:pPr>
            <w:r w:rsidRPr="005C3D70">
              <w:rPr>
                <w:rFonts w:ascii="Arial" w:hAnsi="Arial" w:cs="Arial"/>
              </w:rPr>
              <w:t>Saturday</w:t>
            </w:r>
          </w:p>
        </w:tc>
      </w:tr>
      <w:tr w:rsidR="00D97762" w14:paraId="6969F90E" w14:textId="77777777" w:rsidTr="007B7B9C">
        <w:trPr>
          <w:trHeight w:hRule="exact" w:val="533"/>
          <w:jc w:val="center"/>
        </w:trPr>
        <w:tc>
          <w:tcPr>
            <w:tcW w:w="208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E631E56" w14:textId="63F5507C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July 11</w:t>
            </w:r>
            <w:r w:rsidR="00995A7E" w:rsidRPr="005C3D70">
              <w:rPr>
                <w:rFonts w:ascii="Arial" w:hAnsi="Arial" w:cs="Arial"/>
              </w:rPr>
              <w:fldChar w:fldCharType="begin"/>
            </w:r>
            <w:r w:rsidR="00995A7E" w:rsidRPr="005C3D70">
              <w:rPr>
                <w:rFonts w:ascii="Arial" w:hAnsi="Arial" w:cs="Arial"/>
              </w:rPr>
              <w:instrText xml:space="preserve"> IF </w:instrText>
            </w:r>
            <w:r w:rsidR="00995A7E" w:rsidRPr="005C3D70">
              <w:rPr>
                <w:rFonts w:ascii="Arial" w:hAnsi="Arial" w:cs="Arial"/>
              </w:rPr>
              <w:fldChar w:fldCharType="begin"/>
            </w:r>
            <w:r w:rsidR="00995A7E" w:rsidRPr="005C3D70">
              <w:rPr>
                <w:rFonts w:ascii="Arial" w:hAnsi="Arial" w:cs="Arial"/>
              </w:rPr>
              <w:instrText xml:space="preserve"> DocVariable MonthStart \@ dddd </w:instrText>
            </w:r>
            <w:r w:rsidR="00995A7E" w:rsidRPr="005C3D70">
              <w:rPr>
                <w:rFonts w:ascii="Arial" w:hAnsi="Arial" w:cs="Arial"/>
              </w:rPr>
              <w:fldChar w:fldCharType="separate"/>
            </w:r>
            <w:r w:rsidR="005C3D70" w:rsidRPr="005C3D70">
              <w:rPr>
                <w:rFonts w:ascii="Arial" w:hAnsi="Arial" w:cs="Arial"/>
              </w:rPr>
              <w:instrText>Saturday</w:instrText>
            </w:r>
            <w:r w:rsidR="00995A7E" w:rsidRPr="005C3D70">
              <w:rPr>
                <w:rFonts w:ascii="Arial" w:hAnsi="Arial" w:cs="Arial"/>
              </w:rPr>
              <w:fldChar w:fldCharType="end"/>
            </w:r>
            <w:r w:rsidR="00995A7E" w:rsidRPr="005C3D70">
              <w:rPr>
                <w:rFonts w:ascii="Arial" w:hAnsi="Arial" w:cs="Arial"/>
              </w:rPr>
              <w:instrText xml:space="preserve"> = “Sunday" 1 ""</w:instrText>
            </w:r>
            <w:r w:rsidR="00995A7E" w:rsidRPr="005C3D7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8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1B8FA089" w14:textId="2AD20034" w:rsidR="00241B06" w:rsidRPr="000F1DA9" w:rsidRDefault="007B7B9C" w:rsidP="00241B06">
            <w:pPr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12</w:t>
            </w:r>
          </w:p>
          <w:p w14:paraId="700E72B2" w14:textId="77777777" w:rsidR="00241B06" w:rsidRPr="00241B06" w:rsidRDefault="00241B06" w:rsidP="00241B06"/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75530914" w14:textId="3D263147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0D902C32" w14:textId="585696C5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6EFC2B3D" w14:textId="171DF897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B13C263" w14:textId="7AE20AB7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20153A4A" w14:textId="1E1317F3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D97762" w14:paraId="0529197B" w14:textId="77777777" w:rsidTr="007B7B9C">
        <w:trPr>
          <w:trHeight w:hRule="exact" w:val="887"/>
          <w:jc w:val="center"/>
        </w:trPr>
        <w:tc>
          <w:tcPr>
            <w:tcW w:w="208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1847590" w14:textId="77777777" w:rsidR="00D97762" w:rsidRPr="005C3D70" w:rsidRDefault="00D97762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19EE93B" w14:textId="294762D7" w:rsidR="00AE18BF" w:rsidRPr="005C3D70" w:rsidRDefault="00AE18BF" w:rsidP="00960807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5B97F4A" w14:textId="7F3517AC" w:rsidR="001F18A9" w:rsidRPr="001F18A9" w:rsidRDefault="001F18A9" w:rsidP="007B7B9C">
            <w:pPr>
              <w:pStyle w:val="CalendarText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8551226" w14:textId="448EDB30" w:rsidR="005E2530" w:rsidRPr="005C3D70" w:rsidRDefault="005E2530" w:rsidP="00BF3BC9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F7791F5" w14:textId="76333FD2" w:rsidR="00B808FB" w:rsidRPr="005C3D70" w:rsidRDefault="00B808FB" w:rsidP="00F17E4D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9272CFD" w14:textId="30AAAE59" w:rsidR="00C057C3" w:rsidRDefault="009A37A9" w:rsidP="00CF52B4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</w:t>
            </w:r>
            <w:r w:rsidR="00680BEE">
              <w:rPr>
                <w:rFonts w:ascii="Arial" w:hAnsi="Arial" w:cs="Arial"/>
              </w:rPr>
              <w:t>1</w:t>
            </w:r>
            <w:r w:rsidR="007B7B9C">
              <w:rPr>
                <w:rFonts w:ascii="Arial" w:hAnsi="Arial" w:cs="Arial"/>
              </w:rPr>
              <w:t>9</w:t>
            </w:r>
          </w:p>
          <w:p w14:paraId="0EF5963E" w14:textId="77777777" w:rsidR="00241B06" w:rsidRDefault="00241B06" w:rsidP="00CF52B4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7E918211" w14:textId="3D306C09" w:rsidR="00B808FB" w:rsidRPr="005C3D70" w:rsidRDefault="00912595" w:rsidP="00CF52B4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ALS EMTs</w:t>
            </w: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F37B333" w14:textId="77777777" w:rsidR="00D97762" w:rsidRDefault="00D97762">
            <w:pPr>
              <w:pStyle w:val="CalendarText"/>
              <w:rPr>
                <w:rFonts w:ascii="Arial" w:hAnsi="Arial" w:cs="Arial"/>
              </w:rPr>
            </w:pPr>
          </w:p>
          <w:p w14:paraId="06E26A19" w14:textId="77777777" w:rsidR="008A103F" w:rsidRDefault="008A103F">
            <w:pPr>
              <w:pStyle w:val="CalendarText"/>
              <w:rPr>
                <w:rFonts w:ascii="Arial" w:hAnsi="Arial" w:cs="Arial"/>
              </w:rPr>
            </w:pPr>
          </w:p>
          <w:p w14:paraId="370CE7E5" w14:textId="2597A6A8" w:rsidR="008A103F" w:rsidRPr="005C3D70" w:rsidRDefault="00B808FB">
            <w:pPr>
              <w:pStyle w:val="CalendarTex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B7B9C">
              <w:rPr>
                <w:rFonts w:ascii="Arial" w:hAnsi="Arial" w:cs="Arial"/>
              </w:rPr>
              <w:t>1</w:t>
            </w:r>
          </w:p>
        </w:tc>
      </w:tr>
      <w:tr w:rsidR="00D97762" w14:paraId="58F1AA4E" w14:textId="77777777" w:rsidTr="007B7B9C">
        <w:trPr>
          <w:trHeight w:hRule="exact" w:val="533"/>
          <w:jc w:val="center"/>
        </w:trPr>
        <w:tc>
          <w:tcPr>
            <w:tcW w:w="208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14C33CA2" w14:textId="3C74847A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08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20F9C821" w14:textId="42E3ED92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297F5316" w14:textId="441CABFB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14A33635" w14:textId="34A9401C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804C07">
              <w:rPr>
                <w:rFonts w:ascii="Arial" w:hAnsi="Arial" w:cs="Arial"/>
              </w:rPr>
              <w:t xml:space="preserve"> </w:t>
            </w:r>
            <w:r w:rsidR="00804C07" w:rsidRPr="00804C07">
              <w:rPr>
                <w:rFonts w:ascii="Arial" w:hAnsi="Arial" w:cs="Arial"/>
                <w:b/>
                <w:sz w:val="22"/>
                <w:szCs w:val="22"/>
              </w:rPr>
              <w:t>(Not in Office)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463401B" w14:textId="24F000BC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7E9F3621" w14:textId="50DEEF8A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3CEC8686" w14:textId="25151D48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D97762" w14:paraId="5E9637DE" w14:textId="77777777" w:rsidTr="007B7B9C">
        <w:trPr>
          <w:trHeight w:hRule="exact" w:val="887"/>
          <w:jc w:val="center"/>
        </w:trPr>
        <w:tc>
          <w:tcPr>
            <w:tcW w:w="208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A1F5431" w14:textId="77777777" w:rsidR="00D97762" w:rsidRPr="005C3D70" w:rsidRDefault="00D97762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EEDBE2F" w14:textId="64698FD2" w:rsidR="00DA34C4" w:rsidRPr="005C3D70" w:rsidRDefault="00DA34C4" w:rsidP="009A37A9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1A5D781" w14:textId="797BE422" w:rsidR="007A0210" w:rsidRPr="005C3D70" w:rsidRDefault="007A0210" w:rsidP="00827FA9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2278391" w14:textId="77777777" w:rsidR="007A0A36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07-20</w:t>
            </w:r>
          </w:p>
          <w:p w14:paraId="20EF308A" w14:textId="77777777" w:rsidR="007A0A36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54E19EFE" w14:textId="1325CFF7" w:rsidR="000F1DA9" w:rsidRPr="005C3D70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ALS EMTs</w:t>
            </w:r>
            <w:bookmarkStart w:id="0" w:name="_GoBack"/>
            <w:bookmarkEnd w:id="0"/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E9D5D86" w14:textId="0B626EB6" w:rsidR="00DA34C4" w:rsidRDefault="00241B06" w:rsidP="002C5A30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9A37A9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-20</w:t>
            </w:r>
          </w:p>
          <w:p w14:paraId="2619DA10" w14:textId="77777777" w:rsidR="00241B06" w:rsidRDefault="00241B06" w:rsidP="002C5A30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48CF5F5E" w14:textId="140D62FF" w:rsidR="00B808FB" w:rsidRPr="005C3D70" w:rsidRDefault="00912595" w:rsidP="002C5A30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ALS EMTs</w:t>
            </w: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68A84E5" w14:textId="13AC8769" w:rsidR="00B7517E" w:rsidRDefault="009A37A9" w:rsidP="00F1299B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</w:t>
            </w:r>
            <w:r w:rsidR="007A0A36">
              <w:rPr>
                <w:rFonts w:ascii="Arial" w:hAnsi="Arial" w:cs="Arial"/>
              </w:rPr>
              <w:t>20</w:t>
            </w:r>
          </w:p>
          <w:p w14:paraId="1B1926AD" w14:textId="77777777" w:rsidR="00241B06" w:rsidRDefault="00241B06" w:rsidP="00F1299B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2EED7A63" w14:textId="7FFB4CFD" w:rsidR="00B808FB" w:rsidRPr="005C3D70" w:rsidRDefault="00A56A4F" w:rsidP="00F1299B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ALS EMTs</w:t>
            </w: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77D0300" w14:textId="77777777" w:rsidR="00D97762" w:rsidRDefault="00D97762">
            <w:pPr>
              <w:pStyle w:val="CalendarText"/>
              <w:rPr>
                <w:rFonts w:ascii="Arial" w:hAnsi="Arial" w:cs="Arial"/>
              </w:rPr>
            </w:pPr>
          </w:p>
          <w:p w14:paraId="41E90B70" w14:textId="77777777" w:rsidR="008A103F" w:rsidRDefault="008A103F">
            <w:pPr>
              <w:pStyle w:val="CalendarText"/>
              <w:rPr>
                <w:rFonts w:ascii="Arial" w:hAnsi="Arial" w:cs="Arial"/>
              </w:rPr>
            </w:pPr>
          </w:p>
          <w:p w14:paraId="2468ABDE" w14:textId="6D2C0717" w:rsidR="008A103F" w:rsidRPr="005C3D70" w:rsidRDefault="00B808FB">
            <w:pPr>
              <w:pStyle w:val="CalendarTex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B7B9C">
              <w:rPr>
                <w:rFonts w:ascii="Arial" w:hAnsi="Arial" w:cs="Arial"/>
              </w:rPr>
              <w:t>2</w:t>
            </w:r>
          </w:p>
        </w:tc>
      </w:tr>
      <w:tr w:rsidR="00D97762" w14:paraId="105FD177" w14:textId="77777777" w:rsidTr="007B7B9C">
        <w:trPr>
          <w:trHeight w:hRule="exact" w:val="533"/>
          <w:jc w:val="center"/>
        </w:trPr>
        <w:tc>
          <w:tcPr>
            <w:tcW w:w="208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43EA1FC8" w14:textId="1ED02243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08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07D21739" w14:textId="49A1DE70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shd w:val="clear" w:color="auto" w:fill="auto"/>
          </w:tcPr>
          <w:p w14:paraId="21D197D6" w14:textId="5DD76C2B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00BAB414" w14:textId="47D534F9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159B13BF" w14:textId="1F6C55B2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79514DDE" w14:textId="4B13A0CF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3F252DEE" w14:textId="0E857DF8" w:rsidR="00D97762" w:rsidRPr="005C3D70" w:rsidRDefault="007B7B9C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914AD" w14:paraId="14842F75" w14:textId="77777777" w:rsidTr="007B7B9C">
        <w:trPr>
          <w:trHeight w:hRule="exact" w:val="887"/>
          <w:jc w:val="center"/>
        </w:trPr>
        <w:tc>
          <w:tcPr>
            <w:tcW w:w="208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6F37914" w14:textId="77777777" w:rsidR="004914AD" w:rsidRPr="005C3D70" w:rsidRDefault="004914AD" w:rsidP="004914AD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578CC9C" w14:textId="05B3F81D" w:rsidR="00AE18BF" w:rsidRPr="005C3D70" w:rsidRDefault="00AE18BF" w:rsidP="004914AD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4D91613" w14:textId="3867C907" w:rsidR="00A56A4F" w:rsidRPr="005C3D70" w:rsidRDefault="00A56A4F" w:rsidP="004914AD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7309C5E" w14:textId="77777777" w:rsidR="00736BEF" w:rsidRPr="00C3531F" w:rsidRDefault="00736BEF" w:rsidP="004914AD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097E132" w14:textId="77777777" w:rsidR="007A0A36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07-20</w:t>
            </w:r>
          </w:p>
          <w:p w14:paraId="5DA6F1DC" w14:textId="77777777" w:rsidR="007A0A36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36F2667D" w14:textId="689975B0" w:rsidR="005E3959" w:rsidRPr="00C3531F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ALS EMTs</w:t>
            </w: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892C854" w14:textId="42F57DDE" w:rsidR="00241B06" w:rsidRDefault="009A37A9" w:rsidP="004914AD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07-1</w:t>
            </w:r>
            <w:r w:rsidR="00680BEE">
              <w:rPr>
                <w:rFonts w:ascii="Arial" w:hAnsi="Arial" w:cs="Arial"/>
              </w:rPr>
              <w:t>7</w:t>
            </w:r>
          </w:p>
          <w:p w14:paraId="2A4A844D" w14:textId="104C43DD" w:rsidR="009A37A9" w:rsidRDefault="009A37A9" w:rsidP="004914AD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121C173C" w14:textId="1D8FC7FA" w:rsidR="006F663B" w:rsidRPr="005C3D70" w:rsidRDefault="00A56A4F" w:rsidP="004914AD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EIT</w:t>
            </w: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AB40EAB" w14:textId="77777777" w:rsidR="004914AD" w:rsidRDefault="004914AD" w:rsidP="004914AD">
            <w:pPr>
              <w:pStyle w:val="CalendarText"/>
              <w:rPr>
                <w:rFonts w:ascii="Arial" w:hAnsi="Arial" w:cs="Arial"/>
              </w:rPr>
            </w:pPr>
          </w:p>
          <w:p w14:paraId="48A3A6F7" w14:textId="77777777" w:rsidR="004914AD" w:rsidRDefault="004914AD" w:rsidP="004914AD">
            <w:pPr>
              <w:pStyle w:val="CalendarText"/>
              <w:rPr>
                <w:rFonts w:ascii="Arial" w:hAnsi="Arial" w:cs="Arial"/>
              </w:rPr>
            </w:pPr>
          </w:p>
          <w:p w14:paraId="49491A56" w14:textId="52260FBC" w:rsidR="004914AD" w:rsidRPr="005C3D70" w:rsidRDefault="00B808FB" w:rsidP="004914AD">
            <w:pPr>
              <w:pStyle w:val="CalendarTex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B7B9C">
              <w:rPr>
                <w:rFonts w:ascii="Arial" w:hAnsi="Arial" w:cs="Arial"/>
              </w:rPr>
              <w:t>1</w:t>
            </w:r>
          </w:p>
        </w:tc>
      </w:tr>
      <w:tr w:rsidR="004914AD" w14:paraId="648FC84E" w14:textId="77777777" w:rsidTr="007B7B9C">
        <w:trPr>
          <w:trHeight w:hRule="exact" w:val="533"/>
          <w:jc w:val="center"/>
        </w:trPr>
        <w:tc>
          <w:tcPr>
            <w:tcW w:w="208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2E1D69A8" w14:textId="61AEBF50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bookmarkStart w:id="1" w:name="_Hlk76071786"/>
            <w:r>
              <w:rPr>
                <w:rFonts w:ascii="Arial" w:hAnsi="Arial" w:cs="Arial"/>
              </w:rPr>
              <w:t>Aug 1</w:t>
            </w:r>
          </w:p>
        </w:tc>
        <w:tc>
          <w:tcPr>
            <w:tcW w:w="208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396B16D1" w14:textId="5D1597B6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shd w:val="clear" w:color="auto" w:fill="auto"/>
          </w:tcPr>
          <w:p w14:paraId="5C572006" w14:textId="20E68B79" w:rsidR="004914AD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157466B1" w14:textId="77777777" w:rsidR="004914AD" w:rsidRPr="00A85A04" w:rsidRDefault="004914AD" w:rsidP="004914AD"/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shd w:val="clear" w:color="auto" w:fill="auto"/>
          </w:tcPr>
          <w:p w14:paraId="2D9445FB" w14:textId="4C0BE465" w:rsidR="004914AD" w:rsidRPr="00C3531F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2C4D7212" w14:textId="35189AAC" w:rsidR="004914AD" w:rsidRPr="00C3531F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321DE5BF" w14:textId="73EFCB4E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4003959F" w14:textId="1FD5301C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914AD" w14:paraId="2951D1FB" w14:textId="77777777" w:rsidTr="007B7B9C">
        <w:trPr>
          <w:trHeight w:hRule="exact" w:val="887"/>
          <w:jc w:val="center"/>
        </w:trPr>
        <w:tc>
          <w:tcPr>
            <w:tcW w:w="208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B04467A" w14:textId="77777777" w:rsidR="004914AD" w:rsidRPr="005C3D70" w:rsidRDefault="004914AD" w:rsidP="004914AD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E10B6F8" w14:textId="388BD27C" w:rsidR="006F663B" w:rsidRPr="005C3D70" w:rsidRDefault="006F663B" w:rsidP="009A37A9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24843A7" w14:textId="4C80E641" w:rsidR="000F1DA9" w:rsidRPr="005C3D70" w:rsidRDefault="000F1DA9" w:rsidP="00827FA9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06A1018" w14:textId="77777777" w:rsidR="007A0A36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07-20</w:t>
            </w:r>
          </w:p>
          <w:p w14:paraId="4FF81AC5" w14:textId="77777777" w:rsidR="007A0A36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7958255F" w14:textId="21687ED6" w:rsidR="004914AD" w:rsidRPr="00C3531F" w:rsidRDefault="007A0A36" w:rsidP="007A0A36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STS</w:t>
            </w: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59EA732" w14:textId="42E732B7" w:rsidR="004914AD" w:rsidRDefault="00241B06" w:rsidP="004914AD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9A37A9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-20</w:t>
            </w:r>
          </w:p>
          <w:p w14:paraId="72810267" w14:textId="77777777" w:rsidR="00241B06" w:rsidRDefault="00241B06" w:rsidP="004914AD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5A461012" w14:textId="58AC5E3D" w:rsidR="006F663B" w:rsidRPr="00C3531F" w:rsidRDefault="00FE028C" w:rsidP="004914AD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BLS EMTs</w:t>
            </w: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CE356AF" w14:textId="0C3B5222" w:rsidR="000F1DA9" w:rsidRDefault="000F1DA9" w:rsidP="000F1DA9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9A37A9">
              <w:rPr>
                <w:rFonts w:ascii="Arial" w:hAnsi="Arial" w:cs="Arial"/>
              </w:rPr>
              <w:t>7-1</w:t>
            </w:r>
            <w:r w:rsidR="005F72D5">
              <w:rPr>
                <w:rFonts w:ascii="Arial" w:hAnsi="Arial" w:cs="Arial"/>
              </w:rPr>
              <w:t>9</w:t>
            </w:r>
          </w:p>
          <w:p w14:paraId="488150BD" w14:textId="77777777" w:rsidR="000F1DA9" w:rsidRDefault="000F1DA9" w:rsidP="000F1DA9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24034258" w14:textId="0A6AEDA1" w:rsidR="004914AD" w:rsidRPr="005C3D70" w:rsidRDefault="004914AD" w:rsidP="000F1DA9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C150216" w14:textId="77777777" w:rsidR="004914AD" w:rsidRDefault="004914AD" w:rsidP="004914AD">
            <w:pPr>
              <w:pStyle w:val="CalendarText"/>
              <w:rPr>
                <w:rFonts w:ascii="Arial" w:hAnsi="Arial" w:cs="Arial"/>
              </w:rPr>
            </w:pPr>
          </w:p>
          <w:p w14:paraId="3CFDD0D9" w14:textId="77777777" w:rsidR="004914AD" w:rsidRDefault="004914AD" w:rsidP="004914AD">
            <w:pPr>
              <w:pStyle w:val="CalendarText"/>
              <w:rPr>
                <w:rFonts w:ascii="Arial" w:hAnsi="Arial" w:cs="Arial"/>
              </w:rPr>
            </w:pPr>
          </w:p>
          <w:p w14:paraId="7041D9EA" w14:textId="5939AC3D" w:rsidR="004914AD" w:rsidRPr="005C3D70" w:rsidRDefault="00B808FB" w:rsidP="004914AD">
            <w:pPr>
              <w:pStyle w:val="CalendarTex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B7B9C">
              <w:rPr>
                <w:rFonts w:ascii="Arial" w:hAnsi="Arial" w:cs="Arial"/>
              </w:rPr>
              <w:t>2</w:t>
            </w:r>
          </w:p>
        </w:tc>
      </w:tr>
      <w:bookmarkEnd w:id="1"/>
      <w:tr w:rsidR="007B7B9C" w:rsidRPr="005C3D70" w14:paraId="694953D1" w14:textId="77777777" w:rsidTr="007B7B9C">
        <w:trPr>
          <w:trHeight w:hRule="exact" w:val="533"/>
          <w:jc w:val="center"/>
        </w:trPr>
        <w:tc>
          <w:tcPr>
            <w:tcW w:w="208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7470F294" w14:textId="15AC6A6C" w:rsidR="007B7B9C" w:rsidRPr="005C3D70" w:rsidRDefault="007B7B9C" w:rsidP="00094D8E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08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2C16FCEC" w14:textId="22EA6AC2" w:rsidR="007B7B9C" w:rsidRPr="005C3D70" w:rsidRDefault="007B7B9C" w:rsidP="00094D8E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shd w:val="clear" w:color="auto" w:fill="auto"/>
          </w:tcPr>
          <w:p w14:paraId="08F1A59B" w14:textId="135D7C3D" w:rsidR="007B7B9C" w:rsidRDefault="007B7B9C" w:rsidP="00094D8E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14:paraId="396AE3CE" w14:textId="77777777" w:rsidR="007B7B9C" w:rsidRPr="00A85A04" w:rsidRDefault="007B7B9C" w:rsidP="00094D8E"/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shd w:val="clear" w:color="auto" w:fill="auto"/>
          </w:tcPr>
          <w:p w14:paraId="54B22E07" w14:textId="4BA101B8" w:rsidR="007B7B9C" w:rsidRPr="00C3531F" w:rsidRDefault="007B7B9C" w:rsidP="00094D8E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29C945D" w14:textId="318323AF" w:rsidR="007B7B9C" w:rsidRPr="00C3531F" w:rsidRDefault="007B7B9C" w:rsidP="00094D8E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BF49B1C" w14:textId="000996DB" w:rsidR="007B7B9C" w:rsidRPr="005C3D70" w:rsidRDefault="007B7B9C" w:rsidP="00094D8E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1EF6D84" w14:textId="7341CA4D" w:rsidR="007B7B9C" w:rsidRPr="005C3D70" w:rsidRDefault="007B7B9C" w:rsidP="00094D8E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7B7B9C" w:rsidRPr="005C3D70" w14:paraId="6C09B255" w14:textId="77777777" w:rsidTr="007B7B9C">
        <w:trPr>
          <w:trHeight w:hRule="exact" w:val="887"/>
          <w:jc w:val="center"/>
        </w:trPr>
        <w:tc>
          <w:tcPr>
            <w:tcW w:w="208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D216439" w14:textId="77777777" w:rsidR="007B7B9C" w:rsidRPr="005C3D70" w:rsidRDefault="007B7B9C" w:rsidP="00094D8E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87DF8AB" w14:textId="40D6945C" w:rsidR="007B7B9C" w:rsidRPr="005C3D70" w:rsidRDefault="007B7B9C" w:rsidP="00094D8E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3B9C1B1" w14:textId="77777777" w:rsidR="007B7B9C" w:rsidRPr="005C3D70" w:rsidRDefault="007B7B9C" w:rsidP="00094D8E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84869A8" w14:textId="77777777" w:rsidR="007B7B9C" w:rsidRPr="00C3531F" w:rsidRDefault="007B7B9C" w:rsidP="00094D8E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D0A415F" w14:textId="77777777" w:rsidR="007B7B9C" w:rsidRDefault="007B7B9C" w:rsidP="00094D8E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07-20</w:t>
            </w:r>
          </w:p>
          <w:p w14:paraId="3D7AD691" w14:textId="77777777" w:rsidR="007B7B9C" w:rsidRDefault="007B7B9C" w:rsidP="00094D8E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2C8658A9" w14:textId="77777777" w:rsidR="007B7B9C" w:rsidRPr="00C3531F" w:rsidRDefault="007B7B9C" w:rsidP="00094D8E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BLS EMTs</w:t>
            </w: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9041905" w14:textId="77777777" w:rsidR="007B7B9C" w:rsidRDefault="007B7B9C" w:rsidP="00094D8E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07-17</w:t>
            </w:r>
          </w:p>
          <w:p w14:paraId="6D40B58C" w14:textId="77777777" w:rsidR="007B7B9C" w:rsidRDefault="007B7B9C" w:rsidP="00094D8E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6681A8CE" w14:textId="77777777" w:rsidR="007B7B9C" w:rsidRPr="005C3D70" w:rsidRDefault="007B7B9C" w:rsidP="00094D8E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BLS EMT</w:t>
            </w: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735C4E0" w14:textId="77777777" w:rsidR="007B7B9C" w:rsidRDefault="007B7B9C" w:rsidP="00094D8E">
            <w:pPr>
              <w:pStyle w:val="CalendarText"/>
              <w:rPr>
                <w:rFonts w:ascii="Arial" w:hAnsi="Arial" w:cs="Arial"/>
              </w:rPr>
            </w:pPr>
          </w:p>
          <w:p w14:paraId="04CE7748" w14:textId="77777777" w:rsidR="007B7B9C" w:rsidRDefault="007B7B9C" w:rsidP="00094D8E">
            <w:pPr>
              <w:pStyle w:val="CalendarText"/>
              <w:rPr>
                <w:rFonts w:ascii="Arial" w:hAnsi="Arial" w:cs="Arial"/>
              </w:rPr>
            </w:pPr>
          </w:p>
          <w:p w14:paraId="7FC2B794" w14:textId="58554E16" w:rsidR="007B7B9C" w:rsidRPr="005C3D70" w:rsidRDefault="007B7B9C" w:rsidP="00094D8E">
            <w:pPr>
              <w:pStyle w:val="CalendarTex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Wk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</w:p>
        </w:tc>
      </w:tr>
      <w:tr w:rsidR="004914AD" w14:paraId="30A56BE5" w14:textId="77777777" w:rsidTr="007B7B9C">
        <w:trPr>
          <w:trHeight w:hRule="exact" w:val="533"/>
          <w:jc w:val="center"/>
        </w:trPr>
        <w:tc>
          <w:tcPr>
            <w:tcW w:w="208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42F15A48" w14:textId="499CD59B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08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shd w:val="clear" w:color="auto" w:fill="auto"/>
          </w:tcPr>
          <w:p w14:paraId="40215CAA" w14:textId="5E507C0F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AECBDCC" w14:textId="19DB10AA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473A255C" w14:textId="5AD73D4B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1CB803A1" w14:textId="58BC98A9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09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5A6FFCB9" w14:textId="5AF66E86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08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</w:tcPr>
          <w:p w14:paraId="153F18C1" w14:textId="409066CD" w:rsidR="004914AD" w:rsidRPr="005C3D70" w:rsidRDefault="007B7B9C" w:rsidP="004914AD">
            <w:pPr>
              <w:pStyle w:val="Da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F94127" w14:paraId="2DEC12D7" w14:textId="77777777" w:rsidTr="007B7B9C">
        <w:trPr>
          <w:trHeight w:hRule="exact" w:val="887"/>
          <w:jc w:val="center"/>
        </w:trPr>
        <w:tc>
          <w:tcPr>
            <w:tcW w:w="208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5290A7B" w14:textId="77777777" w:rsidR="00F94127" w:rsidRPr="005C3D70" w:rsidRDefault="00F94127" w:rsidP="00F94127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913D080" w14:textId="77777777" w:rsidR="00F94127" w:rsidRPr="005C3D70" w:rsidRDefault="00F94127" w:rsidP="00F94127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DA003F4" w14:textId="49A5541A" w:rsidR="00F94127" w:rsidRPr="005C3D70" w:rsidRDefault="00F94127" w:rsidP="00F94127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FCECDAB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07-20</w:t>
            </w:r>
          </w:p>
          <w:p w14:paraId="7BB4FA4D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68F34C5D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BLS EMTs</w:t>
            </w:r>
          </w:p>
          <w:p w14:paraId="0EC4859B" w14:textId="48816345" w:rsidR="00F94127" w:rsidRPr="001F18A9" w:rsidRDefault="00F94127" w:rsidP="00F94127">
            <w:pPr>
              <w:pStyle w:val="CalendarText"/>
              <w:rPr>
                <w:rFonts w:ascii="Arial" w:hAnsi="Arial" w:cs="Arial"/>
                <w:color w:val="FF0000"/>
              </w:rPr>
            </w:pP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FCCF19C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07-20</w:t>
            </w:r>
          </w:p>
          <w:p w14:paraId="545DDEF6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56F21627" w14:textId="656C0969" w:rsidR="00F94127" w:rsidRPr="005C3D70" w:rsidRDefault="00E341BE" w:rsidP="00E341BE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BLS EMTs</w:t>
            </w:r>
          </w:p>
        </w:tc>
        <w:tc>
          <w:tcPr>
            <w:tcW w:w="2090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FC69001" w14:textId="4CFEA1C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07-1</w:t>
            </w:r>
            <w:r w:rsidR="008206C8">
              <w:rPr>
                <w:rFonts w:ascii="Arial" w:hAnsi="Arial" w:cs="Arial"/>
              </w:rPr>
              <w:t>4</w:t>
            </w:r>
          </w:p>
          <w:p w14:paraId="5F8F4DE1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Paramedics</w:t>
            </w:r>
          </w:p>
          <w:p w14:paraId="0093E5C2" w14:textId="52CABDCD" w:rsidR="00F94127" w:rsidRPr="005C3D70" w:rsidRDefault="00F94127" w:rsidP="00F94127">
            <w:pPr>
              <w:pStyle w:val="CalendarText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4E1E844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</w:p>
          <w:p w14:paraId="299859AA" w14:textId="77777777" w:rsidR="00F94127" w:rsidRDefault="00F94127" w:rsidP="00F94127">
            <w:pPr>
              <w:pStyle w:val="CalendarText"/>
              <w:rPr>
                <w:rFonts w:ascii="Arial" w:hAnsi="Arial" w:cs="Arial"/>
              </w:rPr>
            </w:pPr>
          </w:p>
          <w:p w14:paraId="54B48F58" w14:textId="5FB34E0C" w:rsidR="00F94127" w:rsidRPr="005C3D70" w:rsidRDefault="00F94127" w:rsidP="00F94127">
            <w:pPr>
              <w:pStyle w:val="CalendarTex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Wk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</w:tr>
    </w:tbl>
    <w:p w14:paraId="549B7CD9" w14:textId="77777777" w:rsidR="00D97762" w:rsidRDefault="00D97762"/>
    <w:sectPr w:rsidR="00D97762" w:rsidSect="007B7B9C">
      <w:headerReference w:type="default" r:id="rId8"/>
      <w:footerReference w:type="default" r:id="rId9"/>
      <w:pgSz w:w="15840" w:h="12240" w:orient="landscape" w:code="1"/>
      <w:pgMar w:top="720" w:right="720" w:bottom="720" w:left="720" w:header="432" w:footer="432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64985" w14:textId="77777777" w:rsidR="00AC0FEB" w:rsidRDefault="00AC0FEB" w:rsidP="00AC0FEB">
      <w:r>
        <w:separator/>
      </w:r>
    </w:p>
  </w:endnote>
  <w:endnote w:type="continuationSeparator" w:id="0">
    <w:p w14:paraId="6CF8521C" w14:textId="77777777" w:rsidR="00AC0FEB" w:rsidRDefault="00AC0FEB" w:rsidP="00AC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E2327" w14:textId="77777777" w:rsidR="005E2530" w:rsidRPr="005E2530" w:rsidRDefault="005E2530">
    <w:pPr>
      <w:pStyle w:val="Footer"/>
      <w:rPr>
        <w:rFonts w:ascii="Arial" w:hAnsi="Arial"/>
        <w:b/>
        <w:sz w:val="28"/>
      </w:rPr>
    </w:pPr>
    <w:r w:rsidRPr="005E2530">
      <w:rPr>
        <w:rFonts w:ascii="Arial" w:hAnsi="Arial"/>
        <w:b/>
        <w:sz w:val="28"/>
      </w:rPr>
      <w:t>Bid Office Phone Number: 651-241-9166</w:t>
    </w:r>
  </w:p>
  <w:p w14:paraId="33D7724D" w14:textId="77777777" w:rsidR="005E2530" w:rsidRDefault="005E2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17A41" w14:textId="77777777" w:rsidR="00AC0FEB" w:rsidRDefault="00AC0FEB" w:rsidP="00AC0FEB">
      <w:r>
        <w:separator/>
      </w:r>
    </w:p>
  </w:footnote>
  <w:footnote w:type="continuationSeparator" w:id="0">
    <w:p w14:paraId="16CC5355" w14:textId="77777777" w:rsidR="00AC0FEB" w:rsidRDefault="00AC0FEB" w:rsidP="00AC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673D7" w14:textId="665B960C" w:rsidR="00AC0FEB" w:rsidRPr="00AC0FEB" w:rsidRDefault="007B7B9C" w:rsidP="00AC0FEB">
    <w:pPr>
      <w:pStyle w:val="Header"/>
      <w:jc w:val="center"/>
      <w:rPr>
        <w:rFonts w:ascii="Arial" w:hAnsi="Arial"/>
        <w:b/>
        <w:sz w:val="40"/>
      </w:rPr>
    </w:pPr>
    <w:r>
      <w:rPr>
        <w:rFonts w:ascii="Arial" w:hAnsi="Arial"/>
        <w:b/>
        <w:sz w:val="40"/>
      </w:rPr>
      <w:t>Fall/Winter 2021-2022</w:t>
    </w:r>
    <w:r w:rsidR="00960807">
      <w:rPr>
        <w:rFonts w:ascii="Arial" w:hAnsi="Arial"/>
        <w:b/>
        <w:sz w:val="40"/>
      </w:rPr>
      <w:t xml:space="preserve"> Bid Office Hours &amp; </w:t>
    </w:r>
    <w:r w:rsidR="00AC0FEB" w:rsidRPr="00AC0FEB">
      <w:rPr>
        <w:rFonts w:ascii="Arial" w:hAnsi="Arial"/>
        <w:b/>
        <w:sz w:val="40"/>
      </w:rPr>
      <w:t>Schedule</w:t>
    </w:r>
  </w:p>
  <w:p w14:paraId="6026A76A" w14:textId="77777777" w:rsidR="00AC0FEB" w:rsidRDefault="00AC0F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2/28/2014"/>
    <w:docVar w:name="MonthEnd1" w:val="1/31/2012"/>
    <w:docVar w:name="MonthEnd10" w:val="10/31/2012"/>
    <w:docVar w:name="MonthEnd11" w:val="11/30/2012"/>
    <w:docVar w:name="MonthEnd12" w:val="12/31/2012"/>
    <w:docVar w:name="MonthEnd2" w:val="2/29/2012"/>
    <w:docVar w:name="MonthEnd3" w:val="3/31/2012"/>
    <w:docVar w:name="MonthEnd4" w:val="4/30/2012"/>
    <w:docVar w:name="MonthEnd5" w:val="5/31/2012"/>
    <w:docVar w:name="MonthEnd6" w:val="6/30/2012"/>
    <w:docVar w:name="MonthEnd7" w:val="7/31/2012"/>
    <w:docVar w:name="MonthEnd8" w:val="8/31/2012"/>
    <w:docVar w:name="MonthEnd9" w:val="9/30/2012"/>
    <w:docVar w:name="MonthEndA" w:val="1/31/2012"/>
    <w:docVar w:name="MonthEndB" w:val="11/30/2011"/>
    <w:docVar w:name="MonthStart" w:val="2/1/2014"/>
    <w:docVar w:name="MonthStart1" w:val="1/1/2012"/>
    <w:docVar w:name="MonthStart10" w:val="10/1/2012"/>
    <w:docVar w:name="MonthStart11" w:val="11/1/2012"/>
    <w:docVar w:name="MonthStart12" w:val="12/1/2012"/>
    <w:docVar w:name="MonthStart2" w:val="2/1/2012"/>
    <w:docVar w:name="MonthStart3" w:val="3/1/2012"/>
    <w:docVar w:name="MonthStart4" w:val="4/1/2012"/>
    <w:docVar w:name="MonthStart5" w:val="5/1/2012"/>
    <w:docVar w:name="MonthStart6" w:val="6/1/2012"/>
    <w:docVar w:name="MonthStart7" w:val="7/1/2012"/>
    <w:docVar w:name="MonthStart8" w:val="8/1/2012"/>
    <w:docVar w:name="MonthStart9" w:val="9/1/2012"/>
    <w:docVar w:name="MonthStartA" w:val="1/1/2012"/>
    <w:docVar w:name="MonthStartB" w:val="11/1/2011"/>
    <w:docVar w:name="WeekStart" w:val="1"/>
  </w:docVars>
  <w:rsids>
    <w:rsidRoot w:val="005C3D70"/>
    <w:rsid w:val="00064D80"/>
    <w:rsid w:val="000662C7"/>
    <w:rsid w:val="00067F32"/>
    <w:rsid w:val="000A2163"/>
    <w:rsid w:val="000C194F"/>
    <w:rsid w:val="000E4217"/>
    <w:rsid w:val="000E5489"/>
    <w:rsid w:val="000F1DA9"/>
    <w:rsid w:val="00137624"/>
    <w:rsid w:val="00144588"/>
    <w:rsid w:val="00154BD0"/>
    <w:rsid w:val="00162327"/>
    <w:rsid w:val="00172917"/>
    <w:rsid w:val="00177EA5"/>
    <w:rsid w:val="001872F2"/>
    <w:rsid w:val="001B0AC1"/>
    <w:rsid w:val="001B13FB"/>
    <w:rsid w:val="001F06C1"/>
    <w:rsid w:val="001F18A9"/>
    <w:rsid w:val="00205650"/>
    <w:rsid w:val="00225A77"/>
    <w:rsid w:val="00241B06"/>
    <w:rsid w:val="00281C8A"/>
    <w:rsid w:val="002827C8"/>
    <w:rsid w:val="002C5A30"/>
    <w:rsid w:val="002D19BD"/>
    <w:rsid w:val="002D439A"/>
    <w:rsid w:val="002E79C3"/>
    <w:rsid w:val="00344819"/>
    <w:rsid w:val="003525C4"/>
    <w:rsid w:val="003664F9"/>
    <w:rsid w:val="00395F5A"/>
    <w:rsid w:val="003B5805"/>
    <w:rsid w:val="003C45E8"/>
    <w:rsid w:val="00427C4E"/>
    <w:rsid w:val="004914AD"/>
    <w:rsid w:val="004A055A"/>
    <w:rsid w:val="004B2540"/>
    <w:rsid w:val="004D5607"/>
    <w:rsid w:val="004E1143"/>
    <w:rsid w:val="00504BB3"/>
    <w:rsid w:val="005057E5"/>
    <w:rsid w:val="005238A1"/>
    <w:rsid w:val="005357B5"/>
    <w:rsid w:val="00551D0E"/>
    <w:rsid w:val="005821C3"/>
    <w:rsid w:val="00591605"/>
    <w:rsid w:val="005C3D70"/>
    <w:rsid w:val="005C50DC"/>
    <w:rsid w:val="005E2530"/>
    <w:rsid w:val="005E3959"/>
    <w:rsid w:val="005F72D5"/>
    <w:rsid w:val="00634B74"/>
    <w:rsid w:val="00653F0E"/>
    <w:rsid w:val="00655926"/>
    <w:rsid w:val="00656489"/>
    <w:rsid w:val="006709C5"/>
    <w:rsid w:val="00680BEE"/>
    <w:rsid w:val="006E2914"/>
    <w:rsid w:val="006E6470"/>
    <w:rsid w:val="006F663B"/>
    <w:rsid w:val="006F7880"/>
    <w:rsid w:val="00710350"/>
    <w:rsid w:val="00736BEF"/>
    <w:rsid w:val="007A0210"/>
    <w:rsid w:val="007A0A36"/>
    <w:rsid w:val="007B7B9C"/>
    <w:rsid w:val="007C27D4"/>
    <w:rsid w:val="007D0030"/>
    <w:rsid w:val="007F31C6"/>
    <w:rsid w:val="007F6423"/>
    <w:rsid w:val="00804C07"/>
    <w:rsid w:val="00807A6E"/>
    <w:rsid w:val="008206C8"/>
    <w:rsid w:val="00827FA9"/>
    <w:rsid w:val="00835B33"/>
    <w:rsid w:val="0086405E"/>
    <w:rsid w:val="00880613"/>
    <w:rsid w:val="008A103F"/>
    <w:rsid w:val="008B6EAA"/>
    <w:rsid w:val="008B72D6"/>
    <w:rsid w:val="008B7740"/>
    <w:rsid w:val="008D0EF8"/>
    <w:rsid w:val="00912595"/>
    <w:rsid w:val="009401D5"/>
    <w:rsid w:val="00945282"/>
    <w:rsid w:val="00957E6F"/>
    <w:rsid w:val="00960807"/>
    <w:rsid w:val="00995A7E"/>
    <w:rsid w:val="009A37A9"/>
    <w:rsid w:val="009B210F"/>
    <w:rsid w:val="009E0010"/>
    <w:rsid w:val="00A019A8"/>
    <w:rsid w:val="00A11AB4"/>
    <w:rsid w:val="00A264BC"/>
    <w:rsid w:val="00A344DA"/>
    <w:rsid w:val="00A37478"/>
    <w:rsid w:val="00A56A4F"/>
    <w:rsid w:val="00A7685F"/>
    <w:rsid w:val="00A85A04"/>
    <w:rsid w:val="00A910E4"/>
    <w:rsid w:val="00AC0FEB"/>
    <w:rsid w:val="00AD1D9A"/>
    <w:rsid w:val="00AD4610"/>
    <w:rsid w:val="00AE18BF"/>
    <w:rsid w:val="00B1413E"/>
    <w:rsid w:val="00B5331C"/>
    <w:rsid w:val="00B7517E"/>
    <w:rsid w:val="00B808FB"/>
    <w:rsid w:val="00BA6E87"/>
    <w:rsid w:val="00BB36EE"/>
    <w:rsid w:val="00BB70B8"/>
    <w:rsid w:val="00BF3BC9"/>
    <w:rsid w:val="00C057C3"/>
    <w:rsid w:val="00C07B50"/>
    <w:rsid w:val="00C21A4D"/>
    <w:rsid w:val="00C3531F"/>
    <w:rsid w:val="00C40F41"/>
    <w:rsid w:val="00C56066"/>
    <w:rsid w:val="00C771BB"/>
    <w:rsid w:val="00C84695"/>
    <w:rsid w:val="00C86C36"/>
    <w:rsid w:val="00CF52B4"/>
    <w:rsid w:val="00D657E7"/>
    <w:rsid w:val="00D9659E"/>
    <w:rsid w:val="00D97762"/>
    <w:rsid w:val="00D97DA3"/>
    <w:rsid w:val="00DA34C4"/>
    <w:rsid w:val="00DD28E1"/>
    <w:rsid w:val="00DE790B"/>
    <w:rsid w:val="00DF4230"/>
    <w:rsid w:val="00DF5948"/>
    <w:rsid w:val="00E1555C"/>
    <w:rsid w:val="00E21219"/>
    <w:rsid w:val="00E341BE"/>
    <w:rsid w:val="00E411F2"/>
    <w:rsid w:val="00E4528A"/>
    <w:rsid w:val="00E63790"/>
    <w:rsid w:val="00E63F67"/>
    <w:rsid w:val="00EA43C9"/>
    <w:rsid w:val="00EB446E"/>
    <w:rsid w:val="00F1299B"/>
    <w:rsid w:val="00F17E4D"/>
    <w:rsid w:val="00F307DF"/>
    <w:rsid w:val="00F75105"/>
    <w:rsid w:val="00F94127"/>
    <w:rsid w:val="00FA3432"/>
    <w:rsid w:val="00FA570C"/>
    <w:rsid w:val="00FA7AA6"/>
    <w:rsid w:val="00FB24C8"/>
    <w:rsid w:val="00FB3137"/>
    <w:rsid w:val="00FB786D"/>
    <w:rsid w:val="00FD0C74"/>
    <w:rsid w:val="00FE028C"/>
    <w:rsid w:val="00FE48EE"/>
    <w:rsid w:val="00FF22FF"/>
    <w:rsid w:val="00FF4279"/>
    <w:rsid w:val="00FF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259C08F5"/>
  <w15:docId w15:val="{8B78FA70-064F-43CF-8850-B59DFAE0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D0D0D" w:themeColor="text1" w:themeTint="F2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B9C"/>
    <w:rPr>
      <w:kern w:val="16"/>
      <w14:ligatures w14:val="standardContextual"/>
      <w14:cntxtAlts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04040" w:themeColor="text1" w:themeTint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04040" w:themeColor="text1" w:themeTint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endarText">
    <w:name w:val="Calendar Text"/>
    <w:basedOn w:val="Normal"/>
    <w:qFormat/>
    <w:pPr>
      <w:spacing w:before="40" w:after="40"/>
    </w:pPr>
    <w:rPr>
      <w:sz w:val="18"/>
    </w:rPr>
  </w:style>
  <w:style w:type="paragraph" w:customStyle="1" w:styleId="Day">
    <w:name w:val="Day"/>
    <w:basedOn w:val="Normal"/>
    <w:qFormat/>
    <w:pPr>
      <w:spacing w:before="40" w:after="120"/>
      <w:jc w:val="center"/>
    </w:pPr>
    <w:rPr>
      <w:caps/>
      <w:color w:val="404040" w:themeColor="text1" w:themeTint="BF"/>
      <w:spacing w:val="10"/>
      <w:sz w:val="18"/>
      <w:szCs w:val="18"/>
    </w:rPr>
  </w:style>
  <w:style w:type="paragraph" w:customStyle="1" w:styleId="MonthYear">
    <w:name w:val="MonthYear"/>
    <w:basedOn w:val="Normal"/>
    <w:qFormat/>
    <w:pPr>
      <w:pageBreakBefore/>
      <w:spacing w:after="600"/>
      <w:jc w:val="center"/>
    </w:pPr>
    <w:rPr>
      <w:sz w:val="80"/>
      <w:szCs w:val="8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color w:val="595959" w:themeColor="text1" w:themeTint="A6"/>
      <w:sz w:val="16"/>
      <w:szCs w:val="16"/>
    </w:rPr>
  </w:style>
  <w:style w:type="paragraph" w:styleId="NoSpacing">
    <w:name w:val="No Spacing"/>
    <w:uiPriority w:val="1"/>
    <w:semiHidden/>
    <w:unhideWhenUsed/>
    <w:qFormat/>
    <w:rPr>
      <w:kern w:val="16"/>
      <w14:ligatures w14:val="standardContextual"/>
      <w14:cntxtAlts/>
    </w:rPr>
  </w:style>
  <w:style w:type="paragraph" w:styleId="Date">
    <w:name w:val="Date"/>
    <w:basedOn w:val="Normal"/>
    <w:next w:val="Normal"/>
    <w:link w:val="DateChar"/>
    <w:unhideWhenUsed/>
    <w:qFormat/>
    <w:pPr>
      <w:spacing w:before="40" w:after="40"/>
    </w:pPr>
    <w:rPr>
      <w:sz w:val="30"/>
      <w:szCs w:val="30"/>
      <w14:numForm w14:val="lining"/>
      <w14:numSpacing w14:val="proportional"/>
    </w:rPr>
  </w:style>
  <w:style w:type="character" w:customStyle="1" w:styleId="DateChar">
    <w:name w:val="Date Char"/>
    <w:basedOn w:val="DefaultParagraphFont"/>
    <w:link w:val="Date"/>
    <w:rPr>
      <w:kern w:val="16"/>
      <w:sz w:val="30"/>
      <w:szCs w:val="30"/>
      <w14:ligatures w14:val="standardContextual"/>
      <w14:numForm w14:val="lining"/>
      <w14:numSpacing w14:val="proportional"/>
      <w14:cntxtAlt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404040" w:themeColor="text1" w:themeTint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04040" w:themeColor="text1" w:themeTint="BF"/>
      <w:sz w:val="26"/>
      <w:szCs w:val="26"/>
    </w:rPr>
  </w:style>
  <w:style w:type="table" w:styleId="LightShading-Accent1">
    <w:name w:val="Light Shading Accent 1"/>
    <w:basedOn w:val="TableNormal"/>
    <w:uiPriority w:val="60"/>
    <w:rPr>
      <w:color w:val="A5A5A5" w:themeColor="accent1" w:themeShade="BF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LightShading">
    <w:name w:val="Light Shading"/>
    <w:basedOn w:val="TableNormal"/>
    <w:uiPriority w:val="6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AC0F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0FEB"/>
    <w:rPr>
      <w:kern w:val="16"/>
      <w14:ligatures w14:val="standardContextual"/>
      <w14:cntxtAlts/>
    </w:rPr>
  </w:style>
  <w:style w:type="paragraph" w:styleId="Footer">
    <w:name w:val="footer"/>
    <w:basedOn w:val="Normal"/>
    <w:link w:val="FooterChar"/>
    <w:uiPriority w:val="99"/>
    <w:unhideWhenUsed/>
    <w:rsid w:val="00AC0F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0FEB"/>
    <w:rPr>
      <w:kern w:val="16"/>
      <w14:ligatures w14:val="standardContextual"/>
      <w14:cntxtAlts/>
    </w:rPr>
  </w:style>
  <w:style w:type="character" w:styleId="CommentReference">
    <w:name w:val="annotation reference"/>
    <w:basedOn w:val="DefaultParagraphFont"/>
    <w:uiPriority w:val="99"/>
    <w:semiHidden/>
    <w:unhideWhenUsed/>
    <w:rsid w:val="00FD0C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C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0C74"/>
    <w:rPr>
      <w:kern w:val="16"/>
      <w:sz w:val="20"/>
      <w:szCs w:val="20"/>
      <w14:ligatures w14:val="standardContextual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0C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0C74"/>
    <w:rPr>
      <w:b/>
      <w:bCs/>
      <w:kern w:val="16"/>
      <w:sz w:val="20"/>
      <w:szCs w:val="20"/>
      <w14:ligatures w14:val="standardContextual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nda\AppData\Roaming\Microsoft\Templates\2012%20Calendar%20Basic_one%20month%20evergreen.dotm" TargetMode="External"/></Relationships>
</file>

<file path=word/theme/theme1.xml><?xml version="1.0" encoding="utf-8"?>
<a:theme xmlns:a="http://schemas.openxmlformats.org/drawingml/2006/main" name="Calendar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Waveform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8F4-E4B0-4923-A9DB-DA867ECF2F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39519-8721-469D-BA03-E80EE7EF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2012 Calendar Basic_one month evergreen.dotm</Template>
  <TotalTime>195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One-Month Basic Calendar (any year)</vt:lpstr>
    </vt:vector>
  </TitlesOfParts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One-Month Basic Calendar (any year)</dc:title>
  <dc:creator>Amanda Layne</dc:creator>
  <cp:lastModifiedBy>Layne, Amanda J</cp:lastModifiedBy>
  <cp:revision>5</cp:revision>
  <cp:lastPrinted>2020-07-12T21:50:00Z</cp:lastPrinted>
  <dcterms:created xsi:type="dcterms:W3CDTF">2021-07-02T03:37:00Z</dcterms:created>
  <dcterms:modified xsi:type="dcterms:W3CDTF">2021-07-03T09:17:00Z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TC028092529991</vt:lpwstr>
  </property>
</Properties>
</file>